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West Leicestershire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West Leicestershire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West Leicestershire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West Leicestershire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West Leicestershire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West Leicestershire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40.9% </w:t>
      </w:r>
      <w:r w:rsidRPr="004747BF">
        <w:rPr>
          <w:rFonts w:ascii="Libre Franklin Light" w:eastAsia="Times New Roman" w:hAnsi="Libre Franklin Light" w:cs="Calibri Light"/>
        </w:rPr>
        <w:t xml:space="preserve">of those respondents classified as PGSI 8+ in North West Leicestershire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West Leicestershire is estimated to be </w:t>
      </w:r>
      <w:r w:rsidRPr="00773DF7">
        <w:rPr>
          <w:rFonts w:ascii="Libre Franklin Light" w:eastAsia="Times New Roman" w:hAnsi="Libre Franklin Light" w:cs="Calibri Light"/>
          <w:b/>
          <w:bCs/>
          <w:color w:val="C45911" w:themeColor="accent2" w:themeShade="BF"/>
        </w:rPr>
        <w:t xml:space="preserve">£2,393,158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West Leicestershire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Leicestershire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Leicestershire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West Leicestershire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West Leicester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West Leicestershire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West Leicester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West Leicestershire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Leicestershire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West Leicester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West Leicestershire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West Leicestershire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Leicestershire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West Leicestershire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West Leicestershire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West Leicestershire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£2,393,158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West Leicestershire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£38,981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£806,141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£57,749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£16,242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£29,777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£1,444,268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£2,393,158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West Leicestershire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West Leicestershire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Leicestershire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Leicestershire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Leicestershire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Leicestershire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West Leicestershire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West Leicestershire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Leicestershire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Leicestershire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West Leicestershire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West Leicestershire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69BE74F-FBF5-4C8B-9358-0E510A2320B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